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8B2" w:rsidRDefault="00BF58B2" w:rsidP="00BF58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FEROUR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BF58B2" w:rsidRDefault="00BF58B2" w:rsidP="00BF58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58B2" w:rsidRDefault="00BF58B2" w:rsidP="00BF58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58B2" w:rsidRDefault="00BF58B2" w:rsidP="00BF58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Hatfield Broad Oak,</w:t>
      </w:r>
    </w:p>
    <w:p w:rsidR="00BF58B2" w:rsidRDefault="00BF58B2" w:rsidP="00BF58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the 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Rede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the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hundred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of Harlow.</w:t>
      </w:r>
    </w:p>
    <w:p w:rsidR="00BF58B2" w:rsidRDefault="00BF58B2" w:rsidP="00BF58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24-31)</w:t>
      </w:r>
    </w:p>
    <w:p w:rsidR="00BF58B2" w:rsidRDefault="00BF58B2" w:rsidP="00BF58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58B2" w:rsidRDefault="00BF58B2" w:rsidP="00BF58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58B2" w:rsidRPr="000E4FF1" w:rsidRDefault="00BF58B2" w:rsidP="00BF58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2016</w:t>
      </w:r>
    </w:p>
    <w:p w:rsidR="00DD5B8A" w:rsidRPr="00BF58B2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BF58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8B2" w:rsidRDefault="00BF58B2" w:rsidP="00564E3C">
      <w:pPr>
        <w:spacing w:after="0" w:line="240" w:lineRule="auto"/>
      </w:pPr>
      <w:r>
        <w:separator/>
      </w:r>
    </w:p>
  </w:endnote>
  <w:endnote w:type="continuationSeparator" w:id="0">
    <w:p w:rsidR="00BF58B2" w:rsidRDefault="00BF58B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F58B2">
      <w:rPr>
        <w:rFonts w:ascii="Times New Roman" w:hAnsi="Times New Roman" w:cs="Times New Roman"/>
        <w:noProof/>
        <w:sz w:val="24"/>
        <w:szCs w:val="24"/>
      </w:rPr>
      <w:t>18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8B2" w:rsidRDefault="00BF58B2" w:rsidP="00564E3C">
      <w:pPr>
        <w:spacing w:after="0" w:line="240" w:lineRule="auto"/>
      </w:pPr>
      <w:r>
        <w:separator/>
      </w:r>
    </w:p>
  </w:footnote>
  <w:footnote w:type="continuationSeparator" w:id="0">
    <w:p w:rsidR="00BF58B2" w:rsidRDefault="00BF58B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8B2"/>
    <w:rsid w:val="00372DC6"/>
    <w:rsid w:val="00564E3C"/>
    <w:rsid w:val="0064591D"/>
    <w:rsid w:val="00BF58B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73F3C"/>
  <w15:chartTrackingRefBased/>
  <w15:docId w15:val="{8079E2F0-4ECD-4EB9-90A8-DA08FFBC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2016-02-18T21:39:00Z</dcterms:created>
  <dcterms:modified xsi:type="dcterms:W3CDTF">2016-02-18T21:39:00Z</dcterms:modified>
</cp:coreProperties>
</file>